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A4" w:rsidRDefault="00CE61A4" w:rsidP="00096A06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0A23FC">
        <w:rPr>
          <w:sz w:val="28"/>
          <w:szCs w:val="28"/>
        </w:rPr>
        <w:t xml:space="preserve">Na osnovu člana </w:t>
      </w:r>
      <w:r>
        <w:rPr>
          <w:sz w:val="28"/>
          <w:szCs w:val="28"/>
        </w:rPr>
        <w:t>45. stav 1. ta</w:t>
      </w:r>
      <w:r>
        <w:rPr>
          <w:sz w:val="28"/>
          <w:szCs w:val="28"/>
          <w:lang w:val="sr-Latn-CS"/>
        </w:rPr>
        <w:t xml:space="preserve">čka 2. </w:t>
      </w:r>
      <w:r w:rsidRPr="000A23FC">
        <w:rPr>
          <w:sz w:val="28"/>
          <w:szCs w:val="28"/>
        </w:rPr>
        <w:t xml:space="preserve">Zakona o lokalnoj samoupravi („Sl. list RCG“, br. 42/03,28/04,75/05,13/06  i </w:t>
      </w:r>
      <w:r>
        <w:rPr>
          <w:sz w:val="28"/>
          <w:szCs w:val="28"/>
        </w:rPr>
        <w:t xml:space="preserve"> „Sl. list CG“, br.88/09,03/10,</w:t>
      </w:r>
      <w:r w:rsidRPr="000A23FC">
        <w:rPr>
          <w:sz w:val="28"/>
          <w:szCs w:val="28"/>
        </w:rPr>
        <w:t xml:space="preserve"> 38/12</w:t>
      </w:r>
      <w:r>
        <w:rPr>
          <w:sz w:val="28"/>
          <w:szCs w:val="28"/>
        </w:rPr>
        <w:t>, 10/14</w:t>
      </w:r>
      <w:r w:rsidRPr="000A23F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A23FC">
        <w:rPr>
          <w:sz w:val="28"/>
          <w:szCs w:val="28"/>
        </w:rPr>
        <w:t xml:space="preserve"> i člana </w:t>
      </w:r>
      <w:r>
        <w:rPr>
          <w:sz w:val="28"/>
          <w:szCs w:val="28"/>
        </w:rPr>
        <w:t xml:space="preserve">34. st. 1. tač. 2. </w:t>
      </w:r>
      <w:r w:rsidRPr="000A23FC">
        <w:rPr>
          <w:sz w:val="28"/>
          <w:szCs w:val="28"/>
        </w:rPr>
        <w:t>Statuta Opštine Bijelo Polje („Sl. list RCG – Opštinski propisi“, br. 25/04 i 33/06 i „Sl. list CG – Opštinski propisi“, br. 18/10 i 32/13), a u vezi sa članom 32. st. 1. tač. 1</w:t>
      </w:r>
      <w:r>
        <w:rPr>
          <w:sz w:val="28"/>
          <w:szCs w:val="28"/>
        </w:rPr>
        <w:t>6. Zakona o lokalnoj samoupravi</w:t>
      </w:r>
      <w:r w:rsidRPr="000A23FC">
        <w:rPr>
          <w:sz w:val="28"/>
          <w:szCs w:val="28"/>
        </w:rPr>
        <w:t xml:space="preserve"> i članom 12. st. 2. tač. 19. Statuta Opštine Bijelo Polje, </w:t>
      </w:r>
      <w:r>
        <w:rPr>
          <w:sz w:val="28"/>
          <w:szCs w:val="28"/>
        </w:rPr>
        <w:t xml:space="preserve">Skupština opštine </w:t>
      </w:r>
      <w:r w:rsidRPr="000A23FC">
        <w:rPr>
          <w:sz w:val="28"/>
          <w:szCs w:val="28"/>
        </w:rPr>
        <w:t xml:space="preserve">Bijelo Polje, </w:t>
      </w:r>
      <w:r>
        <w:rPr>
          <w:sz w:val="28"/>
          <w:szCs w:val="28"/>
        </w:rPr>
        <w:t xml:space="preserve">na  sjednici  održanoj </w:t>
      </w:r>
      <w:r>
        <w:rPr>
          <w:sz w:val="28"/>
          <w:szCs w:val="28"/>
          <w:lang w:val="en-US"/>
        </w:rPr>
        <w:t xml:space="preserve">______ </w:t>
      </w:r>
      <w:r>
        <w:rPr>
          <w:sz w:val="28"/>
          <w:szCs w:val="28"/>
          <w:lang w:val="sr-Latn-CS"/>
        </w:rPr>
        <w:t xml:space="preserve">2017. godine </w:t>
      </w:r>
      <w:r>
        <w:rPr>
          <w:sz w:val="28"/>
          <w:szCs w:val="28"/>
        </w:rPr>
        <w:t>d o n i j e l a   j e</w:t>
      </w:r>
    </w:p>
    <w:p w:rsidR="00CE61A4" w:rsidRDefault="00CE61A4" w:rsidP="00557AE1">
      <w:pPr>
        <w:jc w:val="both"/>
        <w:rPr>
          <w:sz w:val="28"/>
          <w:szCs w:val="28"/>
        </w:rPr>
      </w:pPr>
    </w:p>
    <w:p w:rsidR="00CE61A4" w:rsidRPr="000C1A00" w:rsidRDefault="00CE61A4" w:rsidP="000C1A00">
      <w:pPr>
        <w:spacing w:after="0" w:line="240" w:lineRule="auto"/>
        <w:jc w:val="center"/>
        <w:rPr>
          <w:b/>
          <w:sz w:val="28"/>
          <w:szCs w:val="28"/>
        </w:rPr>
      </w:pPr>
      <w:r w:rsidRPr="000C1A00">
        <w:rPr>
          <w:b/>
          <w:sz w:val="28"/>
          <w:szCs w:val="28"/>
        </w:rPr>
        <w:t>O D L U K U</w:t>
      </w:r>
    </w:p>
    <w:p w:rsidR="00CE61A4" w:rsidRPr="000C1A00" w:rsidRDefault="00CE61A4" w:rsidP="000C1A00">
      <w:pPr>
        <w:spacing w:after="0" w:line="240" w:lineRule="auto"/>
        <w:rPr>
          <w:b/>
          <w:sz w:val="28"/>
          <w:szCs w:val="28"/>
        </w:rPr>
      </w:pPr>
      <w:r w:rsidRPr="000C1A00">
        <w:rPr>
          <w:b/>
          <w:sz w:val="28"/>
          <w:szCs w:val="28"/>
        </w:rPr>
        <w:t xml:space="preserve">                               o isplati jednokratne novčane pomoći za opremu</w:t>
      </w:r>
    </w:p>
    <w:p w:rsidR="00CE61A4" w:rsidRPr="000C1A00" w:rsidRDefault="00CE61A4" w:rsidP="000C1A00">
      <w:pPr>
        <w:spacing w:after="0" w:line="240" w:lineRule="auto"/>
        <w:jc w:val="center"/>
        <w:rPr>
          <w:b/>
          <w:sz w:val="28"/>
          <w:szCs w:val="28"/>
        </w:rPr>
      </w:pPr>
      <w:r w:rsidRPr="000C1A00">
        <w:rPr>
          <w:b/>
          <w:sz w:val="28"/>
          <w:szCs w:val="28"/>
        </w:rPr>
        <w:t>novorođenog djeteta u 201</w:t>
      </w:r>
      <w:r>
        <w:rPr>
          <w:b/>
          <w:sz w:val="28"/>
          <w:szCs w:val="28"/>
        </w:rPr>
        <w:t>7</w:t>
      </w:r>
      <w:r w:rsidRPr="000C1A00">
        <w:rPr>
          <w:b/>
          <w:sz w:val="28"/>
          <w:szCs w:val="28"/>
        </w:rPr>
        <w:t>. godini</w:t>
      </w:r>
    </w:p>
    <w:p w:rsidR="00CE61A4" w:rsidRPr="000C1A00" w:rsidRDefault="00CE61A4" w:rsidP="00557AE1">
      <w:pPr>
        <w:rPr>
          <w:b/>
          <w:sz w:val="28"/>
          <w:szCs w:val="28"/>
        </w:rPr>
      </w:pP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1</w:t>
      </w:r>
    </w:p>
    <w:p w:rsidR="00CE61A4" w:rsidRDefault="00CE61A4" w:rsidP="00557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Ovom Odlukom uređuju se uslovi, visina novčane pomoći i način ostvarivanja prava na dodjelu novčane pomoći za novorođenu djecu na području opštine Bijelo Polje za budžetsku 2017. godinu.</w:t>
      </w:r>
    </w:p>
    <w:p w:rsidR="00CE61A4" w:rsidRDefault="00CE61A4" w:rsidP="00557AE1">
      <w:pPr>
        <w:jc w:val="center"/>
        <w:rPr>
          <w:sz w:val="28"/>
          <w:szCs w:val="28"/>
        </w:rPr>
      </w:pP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2</w:t>
      </w:r>
    </w:p>
    <w:p w:rsidR="00CE61A4" w:rsidRDefault="00CE61A4" w:rsidP="00557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Pravo na dodjelu novčane pomoći za novorođeno dijete mogu ostvariti roditelji koji imaju stalno mjesto prebivališta na području opštine Bijelo Polje za dijete rođeno  tokom 2017. godine.</w:t>
      </w:r>
    </w:p>
    <w:p w:rsidR="00CE61A4" w:rsidRDefault="00CE61A4" w:rsidP="00557AE1">
      <w:pPr>
        <w:jc w:val="center"/>
        <w:rPr>
          <w:sz w:val="28"/>
          <w:szCs w:val="28"/>
        </w:rPr>
      </w:pP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3</w:t>
      </w: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     Visina jednokratne novčane pomoći za opremu novorođenog djeteta iznosi 50,oo eura.</w:t>
      </w:r>
    </w:p>
    <w:p w:rsidR="00CE61A4" w:rsidRDefault="00CE61A4" w:rsidP="00557AE1">
      <w:pPr>
        <w:rPr>
          <w:sz w:val="28"/>
          <w:szCs w:val="28"/>
        </w:rPr>
      </w:pP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4</w:t>
      </w:r>
    </w:p>
    <w:p w:rsidR="00CE61A4" w:rsidRDefault="00CE61A4" w:rsidP="00557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Zahtjev za ostvarivanje prava na dodjelu novčane pomoći roditelji podnose Sekretarijatu za lokalnu samoupravu (u daljem tekstu: Sekretarijat) na posebnom obrascu.</w:t>
      </w: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      Zahtjev se podnosi u roku od 3 mjeseca od dana rođenja djeteta.</w:t>
      </w: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      Uz zahtjev  se prilažu sledeća dokumenta:</w:t>
      </w:r>
    </w:p>
    <w:p w:rsidR="00CE61A4" w:rsidRDefault="00CE61A4" w:rsidP="00557AE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fotokopija lične karte za oba  roditelja,</w:t>
      </w:r>
    </w:p>
    <w:p w:rsidR="00CE61A4" w:rsidRDefault="00CE61A4" w:rsidP="00557AE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uvjerenje o prebivalištu za oba roditelja,</w:t>
      </w:r>
    </w:p>
    <w:p w:rsidR="00CE61A4" w:rsidRDefault="00CE61A4" w:rsidP="00557AE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izvod i</w:t>
      </w:r>
      <w:r>
        <w:rPr>
          <w:sz w:val="28"/>
          <w:szCs w:val="28"/>
          <w:lang w:val="sr-Latn-CS"/>
        </w:rPr>
        <w:t xml:space="preserve">z MK </w:t>
      </w:r>
      <w:r>
        <w:rPr>
          <w:sz w:val="28"/>
          <w:szCs w:val="28"/>
        </w:rPr>
        <w:t>rođenih za novorođeno dijete,</w:t>
      </w:r>
    </w:p>
    <w:p w:rsidR="00CE61A4" w:rsidRDefault="00CE61A4" w:rsidP="00557AE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naziv banke i tekući račun jednog od roditelja.</w:t>
      </w:r>
    </w:p>
    <w:p w:rsidR="00CE61A4" w:rsidRDefault="00CE61A4" w:rsidP="00557AE1">
      <w:pPr>
        <w:rPr>
          <w:sz w:val="28"/>
          <w:szCs w:val="28"/>
        </w:rPr>
      </w:pP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5</w:t>
      </w:r>
    </w:p>
    <w:p w:rsidR="00CE61A4" w:rsidRDefault="00CE61A4" w:rsidP="00557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Nakon sprovedenog postupka Sekretarijat izdaje rješenje o odobravanju za isplatu jednokratne novčane pomoći za novorođeno dijete i isto dostavlja Sekretarijatu za finansije i roditeljima djeteta.</w:t>
      </w:r>
    </w:p>
    <w:p w:rsidR="00CE61A4" w:rsidRDefault="00CE61A4" w:rsidP="00557AE1">
      <w:pPr>
        <w:jc w:val="both"/>
        <w:rPr>
          <w:sz w:val="28"/>
          <w:szCs w:val="28"/>
        </w:rPr>
      </w:pPr>
    </w:p>
    <w:p w:rsidR="00CE61A4" w:rsidRDefault="00CE61A4" w:rsidP="00557AE1">
      <w:pPr>
        <w:jc w:val="center"/>
        <w:rPr>
          <w:sz w:val="28"/>
          <w:szCs w:val="28"/>
        </w:rPr>
      </w:pPr>
      <w:r>
        <w:rPr>
          <w:sz w:val="28"/>
          <w:szCs w:val="28"/>
        </w:rPr>
        <w:t>Član  6</w:t>
      </w: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     Isplata sredstava za novorođenu djecu vršiće se jednokratno u roku od 30 dana od dana podnošenja zahtjeva, na tekući račun roditelja.</w:t>
      </w:r>
    </w:p>
    <w:p w:rsidR="00CE61A4" w:rsidRDefault="00CE61A4" w:rsidP="00557AE1">
      <w:pPr>
        <w:rPr>
          <w:sz w:val="28"/>
          <w:szCs w:val="28"/>
        </w:rPr>
      </w:pPr>
    </w:p>
    <w:p w:rsidR="00CE61A4" w:rsidRDefault="00CE61A4" w:rsidP="00376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Član  7    </w:t>
      </w:r>
    </w:p>
    <w:p w:rsidR="00CE61A4" w:rsidRDefault="00CE61A4" w:rsidP="00061D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Ova odluka stupa na snagu osmog dana od dana objavljivanja u „Službenom listu Crne Gore“.</w:t>
      </w:r>
    </w:p>
    <w:p w:rsidR="00CE61A4" w:rsidRDefault="00CE61A4" w:rsidP="00061D21">
      <w:pPr>
        <w:jc w:val="both"/>
        <w:rPr>
          <w:sz w:val="28"/>
          <w:szCs w:val="28"/>
        </w:rPr>
      </w:pP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 xml:space="preserve">Broj:_________ </w:t>
      </w:r>
    </w:p>
    <w:p w:rsidR="00CE61A4" w:rsidRDefault="00CE61A4" w:rsidP="00557AE1">
      <w:pPr>
        <w:rPr>
          <w:sz w:val="28"/>
          <w:szCs w:val="28"/>
        </w:rPr>
      </w:pPr>
      <w:r>
        <w:rPr>
          <w:sz w:val="28"/>
          <w:szCs w:val="28"/>
        </w:rPr>
        <w:t>Bijelo Polje,</w:t>
      </w:r>
      <w:r>
        <w:rPr>
          <w:sz w:val="28"/>
          <w:szCs w:val="28"/>
          <w:lang w:val="en-US"/>
        </w:rPr>
        <w:t>_____</w:t>
      </w:r>
      <w:r>
        <w:rPr>
          <w:sz w:val="28"/>
          <w:szCs w:val="28"/>
        </w:rPr>
        <w:t>.2017.</w:t>
      </w:r>
    </w:p>
    <w:p w:rsidR="00CE61A4" w:rsidRPr="000C1A00" w:rsidRDefault="00CE61A4" w:rsidP="00557AE1">
      <w:pPr>
        <w:jc w:val="center"/>
        <w:rPr>
          <w:b/>
          <w:sz w:val="28"/>
          <w:szCs w:val="28"/>
        </w:rPr>
      </w:pPr>
    </w:p>
    <w:p w:rsidR="00CE61A4" w:rsidRDefault="00CE61A4" w:rsidP="008A4E5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Pr="000C1A00">
        <w:rPr>
          <w:b/>
          <w:sz w:val="28"/>
          <w:szCs w:val="28"/>
        </w:rPr>
        <w:t>PREDSJEDNI</w:t>
      </w:r>
      <w:r>
        <w:rPr>
          <w:b/>
          <w:sz w:val="28"/>
          <w:szCs w:val="28"/>
        </w:rPr>
        <w:t>K,</w:t>
      </w:r>
    </w:p>
    <w:p w:rsidR="00CE61A4" w:rsidRPr="009663E1" w:rsidRDefault="00CE61A4" w:rsidP="008A4E5E">
      <w:pPr>
        <w:jc w:val="center"/>
        <w:rPr>
          <w:b/>
          <w:sz w:val="28"/>
          <w:szCs w:val="28"/>
          <w:lang w:val="sr-Latn-C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D</w:t>
      </w:r>
      <w:r>
        <w:rPr>
          <w:b/>
          <w:sz w:val="28"/>
          <w:szCs w:val="28"/>
          <w:lang w:val="sr-Latn-CS"/>
        </w:rPr>
        <w:t>žemal Ljušković</w:t>
      </w:r>
    </w:p>
    <w:p w:rsidR="00CE61A4" w:rsidRDefault="00CE61A4" w:rsidP="008A4E5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CE61A4" w:rsidRDefault="00CE61A4" w:rsidP="008A4E5E">
      <w:pPr>
        <w:jc w:val="center"/>
        <w:rPr>
          <w:sz w:val="28"/>
          <w:szCs w:val="28"/>
        </w:rPr>
      </w:pPr>
    </w:p>
    <w:p w:rsidR="00CE61A4" w:rsidRDefault="00CE61A4" w:rsidP="008A4E5E">
      <w:pPr>
        <w:jc w:val="center"/>
        <w:rPr>
          <w:sz w:val="28"/>
          <w:szCs w:val="28"/>
        </w:rPr>
      </w:pPr>
    </w:p>
    <w:p w:rsidR="00CE61A4" w:rsidRDefault="00CE61A4" w:rsidP="00397817">
      <w:pPr>
        <w:jc w:val="center"/>
        <w:rPr>
          <w:b/>
          <w:sz w:val="28"/>
          <w:szCs w:val="28"/>
        </w:rPr>
      </w:pPr>
    </w:p>
    <w:p w:rsidR="00CE61A4" w:rsidRDefault="00CE61A4" w:rsidP="00397817">
      <w:pPr>
        <w:jc w:val="center"/>
        <w:rPr>
          <w:b/>
          <w:sz w:val="28"/>
          <w:szCs w:val="28"/>
        </w:rPr>
      </w:pPr>
    </w:p>
    <w:p w:rsidR="00CE61A4" w:rsidRDefault="00CE61A4" w:rsidP="00397817">
      <w:pPr>
        <w:jc w:val="center"/>
        <w:rPr>
          <w:b/>
          <w:sz w:val="28"/>
          <w:szCs w:val="28"/>
        </w:rPr>
      </w:pPr>
    </w:p>
    <w:p w:rsidR="00CE61A4" w:rsidRPr="00E102EE" w:rsidRDefault="00CE61A4" w:rsidP="00397817">
      <w:pPr>
        <w:jc w:val="center"/>
        <w:rPr>
          <w:b/>
          <w:sz w:val="32"/>
          <w:szCs w:val="32"/>
        </w:rPr>
      </w:pPr>
      <w:r w:rsidRPr="00E102EE">
        <w:rPr>
          <w:b/>
          <w:sz w:val="32"/>
          <w:szCs w:val="32"/>
        </w:rPr>
        <w:t>Obrazloženje</w:t>
      </w:r>
    </w:p>
    <w:p w:rsidR="00CE61A4" w:rsidRDefault="00CE61A4" w:rsidP="00397817">
      <w:pPr>
        <w:rPr>
          <w:b/>
          <w:sz w:val="28"/>
          <w:szCs w:val="28"/>
        </w:rPr>
      </w:pPr>
    </w:p>
    <w:p w:rsidR="00CE61A4" w:rsidRDefault="00CE61A4" w:rsidP="0039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97817">
        <w:rPr>
          <w:sz w:val="28"/>
          <w:szCs w:val="28"/>
        </w:rPr>
        <w:t>Pravni osnov</w:t>
      </w:r>
      <w:r>
        <w:rPr>
          <w:sz w:val="28"/>
          <w:szCs w:val="28"/>
        </w:rPr>
        <w:t xml:space="preserve"> za donošenje ove Odluke sadržan je u članu 45. stav 1. tačka 2. Zakona o lokalnoj samoupravi, a u vezi sa članom 32. stav 1. tač. 16. istog zakona i članom 12. stav 2. tač. 19. Statuta Opštine Bijelo Polje, koji određuju da „Opština, u skladu sa mogućnostima, učestvuje u obezbjeđivanju uslova i unapređenju djelatnosti: zdravstvene zaštite, obrazovanja, socijalne i dječije zaštite i drugih oblasti od interesa za lokalno stanovništvo, u skladu sa zakonom“.</w:t>
      </w:r>
    </w:p>
    <w:p w:rsidR="00CE61A4" w:rsidRDefault="00CE61A4" w:rsidP="0039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Budžetom Opštine Bijelo Polje za 2017. godinu, na poziciji 42 – Transferi za socijalnu zaštitu–421– 3 - 1, planirana su sredstva za  „poklon za novorođenčad“.</w:t>
      </w:r>
    </w:p>
    <w:p w:rsidR="00CE61A4" w:rsidRDefault="00CE61A4" w:rsidP="0039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Ovom Odlukom se, dakle, realizuje Budžetom planirana mjera novčane pomoći roditeljima novorođene djece.</w:t>
      </w:r>
    </w:p>
    <w:p w:rsidR="00CE61A4" w:rsidRDefault="00CE61A4" w:rsidP="00397817">
      <w:pPr>
        <w:jc w:val="both"/>
        <w:rPr>
          <w:sz w:val="28"/>
          <w:szCs w:val="28"/>
        </w:rPr>
      </w:pPr>
    </w:p>
    <w:p w:rsidR="00CE61A4" w:rsidRPr="00E102EE" w:rsidRDefault="00CE61A4" w:rsidP="00F94F6E">
      <w:pPr>
        <w:jc w:val="center"/>
        <w:rPr>
          <w:b/>
          <w:sz w:val="32"/>
          <w:szCs w:val="32"/>
        </w:rPr>
      </w:pPr>
      <w:r w:rsidRPr="00E102EE">
        <w:rPr>
          <w:b/>
          <w:sz w:val="32"/>
          <w:szCs w:val="32"/>
        </w:rPr>
        <w:t>Sekretarijat  za  lokalnu  samoupravu</w:t>
      </w:r>
    </w:p>
    <w:sectPr w:rsidR="00CE61A4" w:rsidRPr="00E102EE" w:rsidSect="00EB73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4228E"/>
    <w:multiLevelType w:val="hybridMultilevel"/>
    <w:tmpl w:val="2594E2B6"/>
    <w:lvl w:ilvl="0" w:tplc="0AFA539E">
      <w:start w:val="6"/>
      <w:numFmt w:val="bullet"/>
      <w:lvlText w:val="-"/>
      <w:lvlJc w:val="left"/>
      <w:pPr>
        <w:ind w:left="87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AE1"/>
    <w:rsid w:val="00061D21"/>
    <w:rsid w:val="00091AC1"/>
    <w:rsid w:val="00096A06"/>
    <w:rsid w:val="000A23FC"/>
    <w:rsid w:val="000C1A00"/>
    <w:rsid w:val="00117D70"/>
    <w:rsid w:val="00143017"/>
    <w:rsid w:val="0023058F"/>
    <w:rsid w:val="003763DB"/>
    <w:rsid w:val="00397817"/>
    <w:rsid w:val="003D35CC"/>
    <w:rsid w:val="0052017B"/>
    <w:rsid w:val="0053626F"/>
    <w:rsid w:val="00557AE1"/>
    <w:rsid w:val="00707144"/>
    <w:rsid w:val="00742492"/>
    <w:rsid w:val="00757AF0"/>
    <w:rsid w:val="008A4E5E"/>
    <w:rsid w:val="008D42F5"/>
    <w:rsid w:val="00947A04"/>
    <w:rsid w:val="009663E1"/>
    <w:rsid w:val="009B3825"/>
    <w:rsid w:val="00A57DA8"/>
    <w:rsid w:val="00B36892"/>
    <w:rsid w:val="00C11626"/>
    <w:rsid w:val="00CC35AB"/>
    <w:rsid w:val="00CE61A4"/>
    <w:rsid w:val="00D04A95"/>
    <w:rsid w:val="00D5135B"/>
    <w:rsid w:val="00DC1121"/>
    <w:rsid w:val="00E03305"/>
    <w:rsid w:val="00E102EE"/>
    <w:rsid w:val="00EB73A4"/>
    <w:rsid w:val="00F94F6E"/>
    <w:rsid w:val="00FE7927"/>
    <w:rsid w:val="00FF3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AE1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57A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96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6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3</Pages>
  <Words>511</Words>
  <Characters>2918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Zoran B</cp:lastModifiedBy>
  <cp:revision>20</cp:revision>
  <cp:lastPrinted>2017-02-23T08:06:00Z</cp:lastPrinted>
  <dcterms:created xsi:type="dcterms:W3CDTF">2016-06-24T08:49:00Z</dcterms:created>
  <dcterms:modified xsi:type="dcterms:W3CDTF">2017-02-28T10:03:00Z</dcterms:modified>
</cp:coreProperties>
</file>